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09306" w14:textId="77777777" w:rsidR="004F69EF" w:rsidRDefault="004F69EF" w:rsidP="004F69EF">
      <w:pPr>
        <w:pStyle w:val="NoSpacing"/>
        <w:tabs>
          <w:tab w:val="left" w:pos="1440"/>
        </w:tabs>
        <w:jc w:val="both"/>
      </w:pPr>
      <w:r>
        <w:rPr>
          <w:u w:val="single"/>
        </w:rPr>
        <w:t>John MARTOCK, M.A.</w:t>
      </w:r>
      <w:r>
        <w:t xml:space="preserve">      (fl.1483)</w:t>
      </w:r>
    </w:p>
    <w:p w14:paraId="17A54DE9" w14:textId="77777777" w:rsidR="004F69EF" w:rsidRDefault="004F69EF" w:rsidP="004F69EF">
      <w:pPr>
        <w:pStyle w:val="NoSpacing"/>
        <w:tabs>
          <w:tab w:val="left" w:pos="1440"/>
        </w:tabs>
        <w:jc w:val="both"/>
      </w:pPr>
    </w:p>
    <w:p w14:paraId="3BAAA7C1" w14:textId="77777777" w:rsidR="004F69EF" w:rsidRDefault="004F69EF" w:rsidP="004F69EF">
      <w:pPr>
        <w:pStyle w:val="NoSpacing"/>
        <w:tabs>
          <w:tab w:val="left" w:pos="1440"/>
        </w:tabs>
        <w:jc w:val="both"/>
      </w:pPr>
    </w:p>
    <w:p w14:paraId="1CF2753A" w14:textId="77777777" w:rsidR="004F69EF" w:rsidRDefault="004F69EF" w:rsidP="004F69EF">
      <w:pPr>
        <w:pStyle w:val="NoSpacing"/>
        <w:tabs>
          <w:tab w:val="left" w:pos="1440"/>
        </w:tabs>
        <w:jc w:val="both"/>
      </w:pPr>
      <w:r>
        <w:t>10 Sep.1483</w:t>
      </w:r>
      <w:r>
        <w:tab/>
        <w:t xml:space="preserve">He was instituted to the canonry and </w:t>
      </w:r>
      <w:proofErr w:type="spellStart"/>
      <w:r>
        <w:t>prebend</w:t>
      </w:r>
      <w:proofErr w:type="spellEnd"/>
      <w:r>
        <w:t xml:space="preserve"> of </w:t>
      </w:r>
      <w:proofErr w:type="spellStart"/>
      <w:r>
        <w:t>Saltmersh</w:t>
      </w:r>
      <w:proofErr w:type="spellEnd"/>
      <w:r>
        <w:t xml:space="preserve"> in the </w:t>
      </w:r>
    </w:p>
    <w:p w14:paraId="1C87EAF2" w14:textId="77777777" w:rsidR="004F69EF" w:rsidRDefault="004F69EF" w:rsidP="004F69EF">
      <w:pPr>
        <w:pStyle w:val="NoSpacing"/>
        <w:tabs>
          <w:tab w:val="left" w:pos="1440"/>
        </w:tabs>
        <w:jc w:val="both"/>
      </w:pPr>
      <w:r>
        <w:tab/>
        <w:t>collegiate church of Howden, East Riding of Yorkshire.</w:t>
      </w:r>
    </w:p>
    <w:p w14:paraId="254CF439" w14:textId="77777777" w:rsidR="004F69EF" w:rsidRDefault="004F69EF" w:rsidP="004F69EF">
      <w:pPr>
        <w:pStyle w:val="NoSpacing"/>
      </w:pPr>
      <w:r>
        <w:tab/>
      </w:r>
      <w:r>
        <w:tab/>
        <w:t>(“The Register of Thomas Rotherham, Archbishop of York 1480-1500</w:t>
      </w:r>
    </w:p>
    <w:p w14:paraId="1441EBED" w14:textId="77777777" w:rsidR="004F69EF" w:rsidRDefault="004F69EF" w:rsidP="004F69EF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p.36)</w:t>
      </w:r>
    </w:p>
    <w:p w14:paraId="4004A5EF" w14:textId="77777777" w:rsidR="004F69EF" w:rsidRDefault="004F69EF" w:rsidP="004F69EF">
      <w:pPr>
        <w:pStyle w:val="NoSpacing"/>
        <w:tabs>
          <w:tab w:val="left" w:pos="1440"/>
        </w:tabs>
        <w:jc w:val="both"/>
      </w:pPr>
    </w:p>
    <w:p w14:paraId="0D5E9C91" w14:textId="77777777" w:rsidR="004F69EF" w:rsidRDefault="004F69EF" w:rsidP="004F69EF">
      <w:pPr>
        <w:pStyle w:val="NoSpacing"/>
        <w:tabs>
          <w:tab w:val="left" w:pos="1440"/>
        </w:tabs>
        <w:jc w:val="both"/>
      </w:pPr>
    </w:p>
    <w:p w14:paraId="01A918E2" w14:textId="77777777" w:rsidR="004F69EF" w:rsidRDefault="004F69EF" w:rsidP="004F69EF">
      <w:pPr>
        <w:pStyle w:val="NoSpacing"/>
        <w:tabs>
          <w:tab w:val="left" w:pos="1440"/>
        </w:tabs>
        <w:jc w:val="both"/>
      </w:pPr>
      <w:r>
        <w:t>15 July 2019</w:t>
      </w:r>
    </w:p>
    <w:p w14:paraId="3CD11F20" w14:textId="77777777" w:rsidR="006B2F86" w:rsidRPr="00E71FC3" w:rsidRDefault="004F69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11DBC" w14:textId="77777777" w:rsidR="004F69EF" w:rsidRDefault="004F69EF" w:rsidP="00E71FC3">
      <w:pPr>
        <w:spacing w:after="0" w:line="240" w:lineRule="auto"/>
      </w:pPr>
      <w:r>
        <w:separator/>
      </w:r>
    </w:p>
  </w:endnote>
  <w:endnote w:type="continuationSeparator" w:id="0">
    <w:p w14:paraId="69193873" w14:textId="77777777" w:rsidR="004F69EF" w:rsidRDefault="004F69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15E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3EE89" w14:textId="77777777" w:rsidR="004F69EF" w:rsidRDefault="004F69EF" w:rsidP="00E71FC3">
      <w:pPr>
        <w:spacing w:after="0" w:line="240" w:lineRule="auto"/>
      </w:pPr>
      <w:r>
        <w:separator/>
      </w:r>
    </w:p>
  </w:footnote>
  <w:footnote w:type="continuationSeparator" w:id="0">
    <w:p w14:paraId="66366E73" w14:textId="77777777" w:rsidR="004F69EF" w:rsidRDefault="004F69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EF"/>
    <w:rsid w:val="001A7C09"/>
    <w:rsid w:val="004F69E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C82BD"/>
  <w15:chartTrackingRefBased/>
  <w15:docId w15:val="{E24563D5-F705-4CF7-8CD8-86F4BCDAC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2019-07-25T19:17:00Z</dcterms:created>
  <dcterms:modified xsi:type="dcterms:W3CDTF">2019-07-25T19:17:00Z</dcterms:modified>
</cp:coreProperties>
</file>